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3A529" w14:textId="77777777" w:rsidR="00EB2774" w:rsidRDefault="00EB2774" w:rsidP="00EB27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JOHNSON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fl.1417)</w:t>
      </w:r>
    </w:p>
    <w:p w14:paraId="5023DBF4" w14:textId="77777777" w:rsidR="00EB2774" w:rsidRDefault="00EB2774" w:rsidP="00EB27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Archer.</w:t>
      </w:r>
    </w:p>
    <w:p w14:paraId="0AB9F31D" w14:textId="77777777" w:rsidR="00EB2774" w:rsidRDefault="00EB2774" w:rsidP="00EB2774">
      <w:pPr>
        <w:pStyle w:val="NoSpacing"/>
        <w:rPr>
          <w:rFonts w:cs="Times New Roman"/>
          <w:szCs w:val="24"/>
        </w:rPr>
      </w:pPr>
    </w:p>
    <w:p w14:paraId="1AB0605A" w14:textId="77777777" w:rsidR="00EB2774" w:rsidRDefault="00EB2774" w:rsidP="00EB2774">
      <w:pPr>
        <w:pStyle w:val="NoSpacing"/>
        <w:rPr>
          <w:rFonts w:cs="Times New Roman"/>
          <w:szCs w:val="24"/>
        </w:rPr>
      </w:pPr>
    </w:p>
    <w:p w14:paraId="7B6D14BD" w14:textId="77777777" w:rsidR="00EB2774" w:rsidRDefault="00EB2774" w:rsidP="00EB2774">
      <w:pPr>
        <w:pStyle w:val="NoSpacing"/>
        <w:ind w:left="1440" w:hanging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szCs w:val="24"/>
        </w:rPr>
        <w:t>1417</w:t>
      </w:r>
      <w:r>
        <w:rPr>
          <w:rFonts w:cs="Times New Roman"/>
          <w:szCs w:val="24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Henry, Lord </w:t>
      </w:r>
      <w:proofErr w:type="spellStart"/>
      <w:r>
        <w:rPr>
          <w:rFonts w:cs="Times New Roman"/>
          <w:color w:val="282B30"/>
          <w:szCs w:val="24"/>
          <w:shd w:val="clear" w:color="auto" w:fill="FFFFFF"/>
        </w:rPr>
        <w:t>FitzHugh</w:t>
      </w:r>
      <w:r>
        <w:rPr>
          <w:rFonts w:cs="Times New Roman"/>
          <w:color w:val="282B30"/>
          <w:szCs w:val="24"/>
          <w:u w:val="single"/>
          <w:shd w:val="clear" w:color="auto" w:fill="FFFFFF"/>
        </w:rPr>
        <w:t>John</w:t>
      </w:r>
      <w:proofErr w:type="spellEnd"/>
      <w:r>
        <w:rPr>
          <w:rFonts w:cs="Times New Roman"/>
          <w:color w:val="282B30"/>
          <w:szCs w:val="24"/>
          <w:u w:val="single"/>
          <w:shd w:val="clear" w:color="auto" w:fill="FFFFFF"/>
        </w:rPr>
        <w:t xml:space="preserve"> </w:t>
      </w:r>
      <w:r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22C191C5" w14:textId="77777777" w:rsidR="00EB2774" w:rsidRDefault="00EB2774" w:rsidP="00EB2774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E101/51/2,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7701F6D3" w14:textId="77777777" w:rsidR="00EB2774" w:rsidRDefault="00EB2774" w:rsidP="00EB2774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2166E8B3" w14:textId="77777777" w:rsidR="00EB2774" w:rsidRDefault="00EB2774" w:rsidP="00EB2774">
      <w:pPr>
        <w:pStyle w:val="NoSpacing"/>
        <w:rPr>
          <w:rFonts w:cs="Times New Roman"/>
          <w:szCs w:val="24"/>
        </w:rPr>
      </w:pPr>
    </w:p>
    <w:p w14:paraId="03F9F22C" w14:textId="77777777" w:rsidR="00EB2774" w:rsidRDefault="00EB2774" w:rsidP="00EB2774">
      <w:pPr>
        <w:pStyle w:val="NoSpacing"/>
        <w:rPr>
          <w:rFonts w:cs="Times New Roman"/>
          <w:szCs w:val="24"/>
        </w:rPr>
      </w:pPr>
    </w:p>
    <w:p w14:paraId="26CC3EFA" w14:textId="77777777" w:rsidR="00EB2774" w:rsidRDefault="00EB2774" w:rsidP="00EB27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November 2022</w:t>
      </w:r>
    </w:p>
    <w:p w14:paraId="70366E7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CA7F7" w14:textId="77777777" w:rsidR="00EB2774" w:rsidRDefault="00EB2774" w:rsidP="009139A6">
      <w:r>
        <w:separator/>
      </w:r>
    </w:p>
  </w:endnote>
  <w:endnote w:type="continuationSeparator" w:id="0">
    <w:p w14:paraId="6C7D4D84" w14:textId="77777777" w:rsidR="00EB2774" w:rsidRDefault="00EB277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100B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B9B5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F6FC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99596" w14:textId="77777777" w:rsidR="00EB2774" w:rsidRDefault="00EB2774" w:rsidP="009139A6">
      <w:r>
        <w:separator/>
      </w:r>
    </w:p>
  </w:footnote>
  <w:footnote w:type="continuationSeparator" w:id="0">
    <w:p w14:paraId="608916FB" w14:textId="77777777" w:rsidR="00EB2774" w:rsidRDefault="00EB277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3EB3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AAEA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E92E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774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2774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374F5D"/>
  <w15:chartTrackingRefBased/>
  <w15:docId w15:val="{3293E236-CFC1-45FD-80B0-24FD61F74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2022-12-27T20:26:00Z</dcterms:created>
  <dcterms:modified xsi:type="dcterms:W3CDTF">2022-12-27T20:26:00Z</dcterms:modified>
</cp:coreProperties>
</file>